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B70" w:rsidRDefault="00067781" w:rsidP="00067781">
      <w:pPr>
        <w:pStyle w:val="a3"/>
      </w:pPr>
      <w:r>
        <w:t>临涣中利（淮北涣城）发电有限公司</w:t>
      </w:r>
    </w:p>
    <w:p w:rsidR="00067781" w:rsidRDefault="00067781" w:rsidP="00067781">
      <w:pPr>
        <w:pStyle w:val="a3"/>
      </w:pPr>
      <w:r>
        <w:t>信息公开管理办法</w:t>
      </w:r>
    </w:p>
    <w:p w:rsidR="00067781" w:rsidRDefault="00067781" w:rsidP="00067781">
      <w:pPr>
        <w:ind w:firstLine="640"/>
      </w:pPr>
    </w:p>
    <w:p w:rsidR="00067781" w:rsidRDefault="00067781" w:rsidP="000A3CFD">
      <w:pPr>
        <w:pStyle w:val="1"/>
        <w:ind w:firstLineChars="0" w:firstLine="0"/>
        <w:jc w:val="center"/>
      </w:pPr>
      <w:r>
        <w:rPr>
          <w:rFonts w:hint="eastAsia"/>
        </w:rPr>
        <w:t>第一章  总则</w:t>
      </w:r>
    </w:p>
    <w:p w:rsidR="00067781" w:rsidRDefault="00067781" w:rsidP="00067781">
      <w:pPr>
        <w:ind w:firstLine="640"/>
      </w:pPr>
    </w:p>
    <w:p w:rsidR="007D3C9A" w:rsidRDefault="007D3C9A" w:rsidP="00D21252">
      <w:pPr>
        <w:ind w:firstLine="643"/>
      </w:pPr>
      <w:r w:rsidRPr="00D21252">
        <w:rPr>
          <w:rStyle w:val="Char3"/>
        </w:rPr>
        <w:t>第一条</w:t>
      </w:r>
      <w:r w:rsidR="00F90085">
        <w:rPr>
          <w:rFonts w:hint="eastAsia"/>
        </w:rPr>
        <w:t xml:space="preserve"> 为</w:t>
      </w:r>
      <w:r w:rsidR="002258BB">
        <w:rPr>
          <w:rFonts w:hint="eastAsia"/>
        </w:rPr>
        <w:t>提高合规管理水平，</w:t>
      </w:r>
      <w:r w:rsidR="00F90085">
        <w:rPr>
          <w:rFonts w:hint="eastAsia"/>
        </w:rPr>
        <w:t>规范临涣中利（淮北涣城）发电有限公司（以下简称“公司”）信息公开工作，</w:t>
      </w:r>
      <w:r w:rsidR="002258BB">
        <w:rPr>
          <w:rFonts w:hint="eastAsia"/>
        </w:rPr>
        <w:t>主动接受社会监督，根据《省国资委关于推进省属企业信息公开的指导意见》</w:t>
      </w:r>
      <w:r w:rsidR="00F4550D">
        <w:rPr>
          <w:rFonts w:hint="eastAsia"/>
        </w:rPr>
        <w:t>《省国资委关于进一步推进省属企业信息公开工作的通知》</w:t>
      </w:r>
      <w:r w:rsidR="00241E83">
        <w:rPr>
          <w:rFonts w:hint="eastAsia"/>
        </w:rPr>
        <w:t>《</w:t>
      </w:r>
      <w:r w:rsidR="00241E83" w:rsidRPr="00241E83">
        <w:rPr>
          <w:rFonts w:hint="eastAsia"/>
        </w:rPr>
        <w:t>安徽省能源集团有限公司信息公开管理办法</w:t>
      </w:r>
      <w:r w:rsidR="00241E83">
        <w:rPr>
          <w:rFonts w:hint="eastAsia"/>
        </w:rPr>
        <w:t>》</w:t>
      </w:r>
      <w:r w:rsidR="00824689">
        <w:rPr>
          <w:rFonts w:hint="eastAsia"/>
        </w:rPr>
        <w:t>等文件精神，结合公司实际，制定本办法。</w:t>
      </w:r>
    </w:p>
    <w:p w:rsidR="00824689" w:rsidRPr="00067781" w:rsidRDefault="00824689" w:rsidP="00D21252">
      <w:pPr>
        <w:ind w:firstLine="643"/>
      </w:pPr>
      <w:r w:rsidRPr="00D21252">
        <w:rPr>
          <w:rStyle w:val="Char3"/>
          <w:rFonts w:hint="eastAsia"/>
        </w:rPr>
        <w:t>第二条</w:t>
      </w:r>
      <w:r>
        <w:rPr>
          <w:rFonts w:hint="eastAsia"/>
        </w:rPr>
        <w:t xml:space="preserve"> 公司针对不同信息选择适合的公开方式，包括</w:t>
      </w:r>
      <w:r w:rsidR="000A0693">
        <w:rPr>
          <w:rFonts w:hint="eastAsia"/>
        </w:rPr>
        <w:t>公司网站、</w:t>
      </w:r>
      <w:r w:rsidR="000A0693" w:rsidRPr="00D00298">
        <w:rPr>
          <w:rFonts w:hint="eastAsia"/>
        </w:rPr>
        <w:t>微信公众号</w:t>
      </w:r>
      <w:r w:rsidR="000A0693">
        <w:rPr>
          <w:rFonts w:hint="eastAsia"/>
        </w:rPr>
        <w:t>等。</w:t>
      </w:r>
    </w:p>
    <w:p w:rsidR="00241E83" w:rsidRDefault="00954596" w:rsidP="00D21252">
      <w:pPr>
        <w:ind w:firstLine="643"/>
      </w:pPr>
      <w:r w:rsidRPr="00D21252">
        <w:rPr>
          <w:rStyle w:val="Char3"/>
        </w:rPr>
        <w:t>第三条</w:t>
      </w:r>
      <w:r>
        <w:rPr>
          <w:rFonts w:hint="eastAsia"/>
        </w:rPr>
        <w:t xml:space="preserve"> 公司办公室作为信息公开与审查牵头部门，负责制定相关管理制度及日常工作；公司各</w:t>
      </w:r>
      <w:r w:rsidR="006F3A67">
        <w:rPr>
          <w:rFonts w:hint="eastAsia"/>
        </w:rPr>
        <w:t>部门依据本制度，在职责范围内做好信息公开工作。</w:t>
      </w:r>
    </w:p>
    <w:p w:rsidR="006F3A67" w:rsidRDefault="006F3A67">
      <w:pPr>
        <w:ind w:firstLine="640"/>
      </w:pPr>
    </w:p>
    <w:p w:rsidR="006F3A67" w:rsidRDefault="006F3A67" w:rsidP="000A3CFD">
      <w:pPr>
        <w:pStyle w:val="1"/>
        <w:ind w:firstLineChars="0" w:firstLine="0"/>
        <w:jc w:val="center"/>
      </w:pPr>
      <w:r>
        <w:rPr>
          <w:rFonts w:hint="eastAsia"/>
        </w:rPr>
        <w:t>第二章  信息公开的原则</w:t>
      </w:r>
    </w:p>
    <w:p w:rsidR="006F3A67" w:rsidRDefault="006F3A67">
      <w:pPr>
        <w:ind w:firstLine="640"/>
      </w:pPr>
    </w:p>
    <w:p w:rsidR="006F3A67" w:rsidRDefault="006F3A67" w:rsidP="00D21252">
      <w:pPr>
        <w:ind w:firstLine="643"/>
      </w:pPr>
      <w:r w:rsidRPr="00D21252">
        <w:rPr>
          <w:rStyle w:val="Char3"/>
          <w:rFonts w:hint="eastAsia"/>
        </w:rPr>
        <w:t>第四条</w:t>
      </w:r>
      <w:r>
        <w:rPr>
          <w:rFonts w:hint="eastAsia"/>
        </w:rPr>
        <w:t xml:space="preserve"> </w:t>
      </w:r>
      <w:r w:rsidR="00DA436D">
        <w:rPr>
          <w:rFonts w:hint="eastAsia"/>
        </w:rPr>
        <w:t>信息公开坚持依法合规、真实</w:t>
      </w:r>
      <w:r w:rsidR="00BB2E1E">
        <w:rPr>
          <w:rFonts w:hint="eastAsia"/>
        </w:rPr>
        <w:t>准确</w:t>
      </w:r>
      <w:r w:rsidR="00DA436D">
        <w:rPr>
          <w:rFonts w:hint="eastAsia"/>
        </w:rPr>
        <w:t>、</w:t>
      </w:r>
      <w:r w:rsidR="00BB2E1E">
        <w:rPr>
          <w:rFonts w:hint="eastAsia"/>
        </w:rPr>
        <w:t>及时公开</w:t>
      </w:r>
      <w:r w:rsidR="00DA436D">
        <w:rPr>
          <w:rFonts w:hint="eastAsia"/>
        </w:rPr>
        <w:t>、</w:t>
      </w:r>
      <w:r w:rsidR="00E04669">
        <w:rPr>
          <w:rFonts w:hint="eastAsia"/>
        </w:rPr>
        <w:t>严格尽责</w:t>
      </w:r>
      <w:r w:rsidR="00BA4306">
        <w:rPr>
          <w:rFonts w:hint="eastAsia"/>
        </w:rPr>
        <w:t>的原则。</w:t>
      </w:r>
    </w:p>
    <w:p w:rsidR="00156A5B" w:rsidRDefault="00156A5B">
      <w:pPr>
        <w:ind w:firstLine="640"/>
      </w:pPr>
      <w:r>
        <w:rPr>
          <w:rFonts w:hint="eastAsia"/>
        </w:rPr>
        <w:t>（一）依法合规。</w:t>
      </w:r>
      <w:r w:rsidR="00FE28A1">
        <w:rPr>
          <w:rFonts w:hint="eastAsia"/>
        </w:rPr>
        <w:t>公开的信息必须依法合规，严格遵循法律、法规和相关规定，依法确定信息公开的内容、方式、范围和程序，严格保护国家秘密和商业秘密。</w:t>
      </w:r>
    </w:p>
    <w:p w:rsidR="00FE28A1" w:rsidRDefault="00FE28A1">
      <w:pPr>
        <w:ind w:firstLine="640"/>
      </w:pPr>
      <w:r>
        <w:rPr>
          <w:rFonts w:hint="eastAsia"/>
        </w:rPr>
        <w:lastRenderedPageBreak/>
        <w:t>（二）真实</w:t>
      </w:r>
      <w:r w:rsidR="00BB2E1E">
        <w:rPr>
          <w:rFonts w:hint="eastAsia"/>
        </w:rPr>
        <w:t>准确</w:t>
      </w:r>
      <w:r w:rsidR="001C6239">
        <w:rPr>
          <w:rFonts w:hint="eastAsia"/>
        </w:rPr>
        <w:t>。公开的信息</w:t>
      </w:r>
      <w:r w:rsidR="004B6232">
        <w:rPr>
          <w:rFonts w:hint="eastAsia"/>
        </w:rPr>
        <w:t>应当真实、有效，不得</w:t>
      </w:r>
      <w:r w:rsidR="00523AE9">
        <w:rPr>
          <w:rFonts w:hint="eastAsia"/>
        </w:rPr>
        <w:t>有虚假记载</w:t>
      </w:r>
      <w:r w:rsidR="00D960BA">
        <w:rPr>
          <w:rFonts w:hint="eastAsia"/>
        </w:rPr>
        <w:t>、误导性陈述</w:t>
      </w:r>
      <w:r w:rsidR="00BB2E1E">
        <w:rPr>
          <w:rFonts w:hint="eastAsia"/>
        </w:rPr>
        <w:t>或</w:t>
      </w:r>
      <w:r w:rsidR="00D960BA">
        <w:rPr>
          <w:rFonts w:hint="eastAsia"/>
        </w:rPr>
        <w:t>重大遗漏，确保信息质量。</w:t>
      </w:r>
    </w:p>
    <w:p w:rsidR="00BB2E1E" w:rsidRDefault="00BB2E1E">
      <w:pPr>
        <w:ind w:firstLine="640"/>
      </w:pPr>
      <w:r>
        <w:rPr>
          <w:rFonts w:hint="eastAsia"/>
        </w:rPr>
        <w:t>（三）及时公开。应当公开的信息应采取适当的方式及时公开，不得隐瞒、拖延或</w:t>
      </w:r>
      <w:r w:rsidR="0022299C">
        <w:rPr>
          <w:rFonts w:hint="eastAsia"/>
        </w:rPr>
        <w:t>不公开。</w:t>
      </w:r>
    </w:p>
    <w:p w:rsidR="0022299C" w:rsidRDefault="0022299C">
      <w:pPr>
        <w:ind w:firstLine="640"/>
      </w:pPr>
      <w:r>
        <w:rPr>
          <w:rFonts w:hint="eastAsia"/>
        </w:rPr>
        <w:t>（四）严格尽责。</w:t>
      </w:r>
      <w:r w:rsidR="00DF7CFD">
        <w:rPr>
          <w:rFonts w:hint="eastAsia"/>
        </w:rPr>
        <w:t>信息</w:t>
      </w:r>
      <w:r>
        <w:rPr>
          <w:rFonts w:hint="eastAsia"/>
        </w:rPr>
        <w:t>归属部门按照“谁形成谁公开</w:t>
      </w:r>
      <w:r w:rsidR="00DF7CFD">
        <w:rPr>
          <w:rFonts w:hint="eastAsia"/>
        </w:rPr>
        <w:t>、谁公开谁负责</w:t>
      </w:r>
      <w:r>
        <w:rPr>
          <w:rFonts w:hint="eastAsia"/>
        </w:rPr>
        <w:t>”</w:t>
      </w:r>
      <w:r w:rsidR="00DF7CFD">
        <w:rPr>
          <w:rFonts w:hint="eastAsia"/>
        </w:rPr>
        <w:t>的原则，对提供的公开信息负责。</w:t>
      </w:r>
    </w:p>
    <w:p w:rsidR="00DF7CFD" w:rsidRDefault="00DF7CFD">
      <w:pPr>
        <w:ind w:firstLine="640"/>
      </w:pPr>
    </w:p>
    <w:p w:rsidR="00DF7CFD" w:rsidRDefault="00DF7CFD" w:rsidP="000A3CFD">
      <w:pPr>
        <w:pStyle w:val="1"/>
        <w:ind w:firstLineChars="0" w:firstLine="0"/>
        <w:jc w:val="center"/>
      </w:pPr>
      <w:r>
        <w:rPr>
          <w:rFonts w:hint="eastAsia"/>
        </w:rPr>
        <w:t>第三章  信息公开的内容</w:t>
      </w:r>
    </w:p>
    <w:p w:rsidR="00DF7CFD" w:rsidRDefault="00DF7CFD">
      <w:pPr>
        <w:ind w:firstLine="640"/>
      </w:pPr>
    </w:p>
    <w:p w:rsidR="00DF7CFD" w:rsidRDefault="00DF7CFD" w:rsidP="00D21252">
      <w:pPr>
        <w:ind w:firstLine="643"/>
      </w:pPr>
      <w:r w:rsidRPr="00D21252">
        <w:rPr>
          <w:rStyle w:val="Char3"/>
          <w:rFonts w:hint="eastAsia"/>
        </w:rPr>
        <w:t>第五条</w:t>
      </w:r>
      <w:r>
        <w:rPr>
          <w:rFonts w:hint="eastAsia"/>
        </w:rPr>
        <w:t xml:space="preserve"> 信息公开的内容</w:t>
      </w:r>
    </w:p>
    <w:p w:rsidR="00DF7CFD" w:rsidRDefault="00DF7CFD">
      <w:pPr>
        <w:ind w:firstLine="640"/>
      </w:pPr>
      <w:r>
        <w:rPr>
          <w:rFonts w:hint="eastAsia"/>
        </w:rPr>
        <w:t>（一）企业信息：</w:t>
      </w:r>
      <w:r w:rsidR="00CB6D73">
        <w:rPr>
          <w:rFonts w:hint="eastAsia"/>
        </w:rPr>
        <w:t>包括企业简介、组织架构、高管人员、工商注册登记等企业基本信息；</w:t>
      </w:r>
    </w:p>
    <w:p w:rsidR="00CB6D73" w:rsidRDefault="00CB6D73">
      <w:pPr>
        <w:ind w:firstLine="640"/>
      </w:pPr>
      <w:r>
        <w:rPr>
          <w:rFonts w:hint="eastAsia"/>
        </w:rPr>
        <w:t>（二）经济信息：主要包括企业年度主要财务经营情况、年度国有资本保值增值情况；</w:t>
      </w:r>
    </w:p>
    <w:p w:rsidR="00CB6D73" w:rsidRDefault="00CB6D73">
      <w:pPr>
        <w:ind w:firstLine="640"/>
      </w:pPr>
      <w:r>
        <w:rPr>
          <w:rFonts w:hint="eastAsia"/>
        </w:rPr>
        <w:t>（三）“三重一大”事项：主要包括重大决策事项、重要干部任免、重大项目投资安排及大额资金运作等情况；</w:t>
      </w:r>
    </w:p>
    <w:p w:rsidR="00D40D88" w:rsidRDefault="00D40D88">
      <w:pPr>
        <w:ind w:firstLine="640"/>
      </w:pPr>
      <w:r>
        <w:rPr>
          <w:rFonts w:hint="eastAsia"/>
        </w:rPr>
        <w:t>（四）扶贫帮困等企业履行社会责任情况；</w:t>
      </w:r>
    </w:p>
    <w:p w:rsidR="00D40D88" w:rsidRDefault="00D40D88">
      <w:pPr>
        <w:ind w:firstLine="640"/>
      </w:pPr>
      <w:r>
        <w:rPr>
          <w:rFonts w:hint="eastAsia"/>
        </w:rPr>
        <w:t>（五）企业党建情况；</w:t>
      </w:r>
    </w:p>
    <w:p w:rsidR="008021A0" w:rsidRDefault="00D40D88" w:rsidP="008021A0">
      <w:pPr>
        <w:ind w:firstLine="640"/>
      </w:pPr>
      <w:r>
        <w:rPr>
          <w:rFonts w:hint="eastAsia"/>
        </w:rPr>
        <w:t>（六）</w:t>
      </w:r>
      <w:r w:rsidRPr="00D00298">
        <w:rPr>
          <w:rFonts w:hint="eastAsia"/>
        </w:rPr>
        <w:t>政府</w:t>
      </w:r>
      <w:r w:rsidR="008021A0" w:rsidRPr="00D00298">
        <w:rPr>
          <w:rFonts w:hint="eastAsia"/>
        </w:rPr>
        <w:t>、审计</w:t>
      </w:r>
      <w:r w:rsidRPr="00D00298">
        <w:rPr>
          <w:rFonts w:hint="eastAsia"/>
        </w:rPr>
        <w:t>及上级有关单位</w:t>
      </w:r>
      <w:r>
        <w:rPr>
          <w:rFonts w:hint="eastAsia"/>
        </w:rPr>
        <w:t>依法要求公开的</w:t>
      </w:r>
      <w:r w:rsidR="008021A0">
        <w:rPr>
          <w:rFonts w:hint="eastAsia"/>
        </w:rPr>
        <w:t>监督检查问题整改情况、重大突发事件事态发展和应急处置情况；</w:t>
      </w:r>
    </w:p>
    <w:p w:rsidR="008021A0" w:rsidRDefault="008021A0" w:rsidP="008021A0">
      <w:pPr>
        <w:ind w:firstLine="640"/>
      </w:pPr>
      <w:r>
        <w:rPr>
          <w:rFonts w:hint="eastAsia"/>
        </w:rPr>
        <w:t>（七）其他依照法律法规规定应当主动公开的信息。</w:t>
      </w:r>
    </w:p>
    <w:p w:rsidR="008021A0" w:rsidRDefault="008021A0" w:rsidP="00D21252">
      <w:pPr>
        <w:ind w:firstLine="643"/>
      </w:pPr>
      <w:r w:rsidRPr="00D21252">
        <w:rPr>
          <w:rStyle w:val="Char3"/>
          <w:rFonts w:hint="eastAsia"/>
        </w:rPr>
        <w:t>第六条</w:t>
      </w:r>
      <w:r>
        <w:rPr>
          <w:rFonts w:hint="eastAsia"/>
        </w:rPr>
        <w:t xml:space="preserve"> 不予公开的信息</w:t>
      </w:r>
    </w:p>
    <w:p w:rsidR="008021A0" w:rsidRDefault="008021A0" w:rsidP="008021A0">
      <w:pPr>
        <w:ind w:firstLine="640"/>
      </w:pPr>
      <w:r>
        <w:rPr>
          <w:rFonts w:hint="eastAsia"/>
        </w:rPr>
        <w:t>（一）</w:t>
      </w:r>
      <w:r w:rsidR="00FB29B8">
        <w:rPr>
          <w:rFonts w:hint="eastAsia"/>
        </w:rPr>
        <w:t>涉及</w:t>
      </w:r>
      <w:r>
        <w:rPr>
          <w:rFonts w:hint="eastAsia"/>
        </w:rPr>
        <w:t>国家秘密</w:t>
      </w:r>
      <w:r w:rsidR="007A09DB">
        <w:rPr>
          <w:rFonts w:hint="eastAsia"/>
        </w:rPr>
        <w:t>、</w:t>
      </w:r>
      <w:r w:rsidR="00F4751D">
        <w:rPr>
          <w:rFonts w:hint="eastAsia"/>
        </w:rPr>
        <w:t>商业秘密、个人隐私的信息；</w:t>
      </w:r>
    </w:p>
    <w:p w:rsidR="00F4751D" w:rsidRDefault="00F4751D" w:rsidP="008021A0">
      <w:pPr>
        <w:ind w:firstLine="640"/>
      </w:pPr>
      <w:r>
        <w:rPr>
          <w:rFonts w:hint="eastAsia"/>
        </w:rPr>
        <w:t>（二）公开后可能会影响检查、调查取证、审议等执法</w:t>
      </w:r>
      <w:r>
        <w:rPr>
          <w:rFonts w:hint="eastAsia"/>
        </w:rPr>
        <w:lastRenderedPageBreak/>
        <w:t>活动的信息；</w:t>
      </w:r>
    </w:p>
    <w:p w:rsidR="00F4751D" w:rsidRDefault="00F4751D" w:rsidP="008021A0">
      <w:pPr>
        <w:ind w:firstLine="640"/>
      </w:pPr>
      <w:r>
        <w:rPr>
          <w:rFonts w:hint="eastAsia"/>
        </w:rPr>
        <w:t>（三）集团公司或公司认定的可能对他人隐私和名誉构成侵害</w:t>
      </w:r>
      <w:r w:rsidR="00F16C85">
        <w:rPr>
          <w:rFonts w:hint="eastAsia"/>
        </w:rPr>
        <w:t>、对相关人员合法权益造成损害、对公司及社会的正常秩序造成不利影响的信息；</w:t>
      </w:r>
    </w:p>
    <w:p w:rsidR="00F16C85" w:rsidRDefault="00F16C85" w:rsidP="008021A0">
      <w:pPr>
        <w:ind w:firstLine="640"/>
      </w:pPr>
      <w:r>
        <w:t>（四）其他法律、行政法规规定不予公开的信息。</w:t>
      </w:r>
    </w:p>
    <w:p w:rsidR="00AD140D" w:rsidRDefault="00AD140D" w:rsidP="008021A0">
      <w:pPr>
        <w:ind w:firstLine="640"/>
      </w:pPr>
    </w:p>
    <w:p w:rsidR="00AD140D" w:rsidRDefault="00AD140D" w:rsidP="000A3CFD">
      <w:pPr>
        <w:pStyle w:val="1"/>
        <w:ind w:firstLineChars="0" w:firstLine="0"/>
        <w:jc w:val="center"/>
      </w:pPr>
      <w:r>
        <w:rPr>
          <w:rFonts w:hint="eastAsia"/>
        </w:rPr>
        <w:t>第四章  审批流程</w:t>
      </w:r>
    </w:p>
    <w:p w:rsidR="00AD140D" w:rsidRDefault="00AD140D" w:rsidP="008021A0">
      <w:pPr>
        <w:ind w:firstLine="640"/>
      </w:pPr>
    </w:p>
    <w:p w:rsidR="00975C96" w:rsidRDefault="00AD140D" w:rsidP="00D21252">
      <w:pPr>
        <w:ind w:firstLine="643"/>
      </w:pPr>
      <w:r w:rsidRPr="00D21252">
        <w:rPr>
          <w:rStyle w:val="Char3"/>
          <w:rFonts w:hint="eastAsia"/>
        </w:rPr>
        <w:t>第七条</w:t>
      </w:r>
      <w:r>
        <w:rPr>
          <w:rFonts w:hint="eastAsia"/>
        </w:rPr>
        <w:t xml:space="preserve"> 需采用公司门户网站、微信公众号形式公开的信息，分别按照</w:t>
      </w:r>
      <w:r w:rsidR="004C7452">
        <w:rPr>
          <w:rFonts w:hint="eastAsia"/>
        </w:rPr>
        <w:t>《中利发电网站建设与管理办法》</w:t>
      </w:r>
      <w:r w:rsidR="00975C96">
        <w:rPr>
          <w:rFonts w:hint="eastAsia"/>
        </w:rPr>
        <w:t>等相关要求执行。</w:t>
      </w:r>
    </w:p>
    <w:p w:rsidR="007B5CB3" w:rsidRDefault="006B2631" w:rsidP="00975C96">
      <w:pPr>
        <w:ind w:firstLine="643"/>
      </w:pPr>
      <w:r w:rsidRPr="00D21252">
        <w:rPr>
          <w:rStyle w:val="Char3"/>
          <w:rFonts w:hint="eastAsia"/>
        </w:rPr>
        <w:t>第八条</w:t>
      </w:r>
      <w:r>
        <w:rPr>
          <w:rFonts w:hint="eastAsia"/>
        </w:rPr>
        <w:t xml:space="preserve"> 需采用其他形式公开的信息，经相关部门负</w:t>
      </w:r>
      <w:r w:rsidR="004F697B">
        <w:rPr>
          <w:rFonts w:hint="eastAsia"/>
        </w:rPr>
        <w:t>责人、分管领导审核</w:t>
      </w:r>
      <w:r>
        <w:rPr>
          <w:rFonts w:hint="eastAsia"/>
        </w:rPr>
        <w:t>，</w:t>
      </w:r>
      <w:r w:rsidR="004F697B">
        <w:rPr>
          <w:rFonts w:hint="eastAsia"/>
        </w:rPr>
        <w:t>并</w:t>
      </w:r>
      <w:r>
        <w:rPr>
          <w:rFonts w:hint="eastAsia"/>
        </w:rPr>
        <w:t>提交公司主要领导审批同意后方可公开。</w:t>
      </w:r>
    </w:p>
    <w:p w:rsidR="007B5CB3" w:rsidRDefault="007B5CB3" w:rsidP="007B5CB3">
      <w:pPr>
        <w:ind w:firstLine="640"/>
      </w:pPr>
    </w:p>
    <w:p w:rsidR="007B5CB3" w:rsidRDefault="007B5CB3" w:rsidP="000A3CFD">
      <w:pPr>
        <w:pStyle w:val="1"/>
        <w:ind w:firstLineChars="0" w:firstLine="0"/>
        <w:jc w:val="center"/>
      </w:pPr>
      <w:r>
        <w:rPr>
          <w:rFonts w:hint="eastAsia"/>
        </w:rPr>
        <w:t>第五章 保密审查</w:t>
      </w:r>
    </w:p>
    <w:p w:rsidR="007B5CB3" w:rsidRDefault="007B5CB3" w:rsidP="007B5CB3">
      <w:pPr>
        <w:ind w:firstLine="640"/>
      </w:pPr>
    </w:p>
    <w:p w:rsidR="007B5CB3" w:rsidRPr="00CF7886" w:rsidRDefault="007B5CB3" w:rsidP="00D21252">
      <w:pPr>
        <w:ind w:firstLine="643"/>
      </w:pPr>
      <w:r w:rsidRPr="00CF7886">
        <w:rPr>
          <w:rStyle w:val="Char3"/>
          <w:rFonts w:hint="eastAsia"/>
        </w:rPr>
        <w:t>第九条</w:t>
      </w:r>
      <w:r w:rsidR="00EE4CA8" w:rsidRPr="00CF7886">
        <w:rPr>
          <w:rFonts w:hint="eastAsia"/>
        </w:rPr>
        <w:t xml:space="preserve"> 信息公开前</w:t>
      </w:r>
      <w:r w:rsidR="00D871B9" w:rsidRPr="00CF7886">
        <w:rPr>
          <w:rFonts w:hint="eastAsia"/>
        </w:rPr>
        <w:t>，应当依照</w:t>
      </w:r>
      <w:r w:rsidR="00245103" w:rsidRPr="00CF7886">
        <w:rPr>
          <w:rFonts w:hint="eastAsia"/>
        </w:rPr>
        <w:t>《中华人民共和国保守国家秘密法》及其他法律、法规的规定，对拟公开信息进行保密审查</w:t>
      </w:r>
      <w:r w:rsidR="00B65959" w:rsidRPr="00CF7886">
        <w:rPr>
          <w:rFonts w:hint="eastAsia"/>
        </w:rPr>
        <w:t>。不能确定拟公开信息是否涉密的，应及时报公司办公室，由公司办公室报请集团公司保密委员会办公室</w:t>
      </w:r>
      <w:r w:rsidR="00D0680A" w:rsidRPr="00CF7886">
        <w:rPr>
          <w:rFonts w:hint="eastAsia"/>
        </w:rPr>
        <w:t>核准。</w:t>
      </w:r>
    </w:p>
    <w:p w:rsidR="00D0680A" w:rsidRDefault="00D0680A" w:rsidP="00D21252">
      <w:pPr>
        <w:ind w:firstLine="643"/>
      </w:pPr>
      <w:r w:rsidRPr="00CF7886">
        <w:rPr>
          <w:rStyle w:val="Char3"/>
          <w:rFonts w:hint="eastAsia"/>
        </w:rPr>
        <w:t>第十条</w:t>
      </w:r>
      <w:r w:rsidRPr="00CF7886">
        <w:rPr>
          <w:rFonts w:hint="eastAsia"/>
        </w:rPr>
        <w:t xml:space="preserve"> 公司办公室</w:t>
      </w:r>
      <w:r w:rsidR="00D972FC" w:rsidRPr="00CF7886">
        <w:rPr>
          <w:rFonts w:hint="eastAsia"/>
        </w:rPr>
        <w:t>牵头各部门</w:t>
      </w:r>
      <w:r w:rsidRPr="00CF7886">
        <w:rPr>
          <w:rFonts w:hint="eastAsia"/>
        </w:rPr>
        <w:t>对</w:t>
      </w:r>
      <w:r w:rsidR="007E169C" w:rsidRPr="00CF7886">
        <w:rPr>
          <w:rFonts w:hint="eastAsia"/>
        </w:rPr>
        <w:t>拟公开信息进行保密审查，督促检查</w:t>
      </w:r>
      <w:r w:rsidR="000A3CFD" w:rsidRPr="00CF7886">
        <w:rPr>
          <w:rFonts w:hint="eastAsia"/>
        </w:rPr>
        <w:t>相关部门</w:t>
      </w:r>
      <w:r w:rsidR="007E169C" w:rsidRPr="00CF7886">
        <w:rPr>
          <w:rFonts w:hint="eastAsia"/>
        </w:rPr>
        <w:t>信息公开工作中的保密责任落实情况。</w:t>
      </w:r>
    </w:p>
    <w:p w:rsidR="007E169C" w:rsidRDefault="007E169C" w:rsidP="007B5CB3">
      <w:pPr>
        <w:ind w:firstLine="640"/>
      </w:pPr>
    </w:p>
    <w:p w:rsidR="007E169C" w:rsidRDefault="007E169C" w:rsidP="000A3CFD">
      <w:pPr>
        <w:pStyle w:val="1"/>
        <w:ind w:firstLineChars="0" w:firstLine="0"/>
        <w:jc w:val="center"/>
      </w:pPr>
      <w:r>
        <w:rPr>
          <w:rFonts w:hint="eastAsia"/>
        </w:rPr>
        <w:t>第六章  附则</w:t>
      </w:r>
    </w:p>
    <w:p w:rsidR="007E169C" w:rsidRDefault="007E169C" w:rsidP="007E169C">
      <w:pPr>
        <w:ind w:firstLine="640"/>
      </w:pPr>
    </w:p>
    <w:p w:rsidR="007E169C" w:rsidRDefault="007E169C" w:rsidP="00D21252">
      <w:pPr>
        <w:ind w:firstLine="643"/>
      </w:pPr>
      <w:r w:rsidRPr="00D21252">
        <w:rPr>
          <w:rStyle w:val="Char3"/>
          <w:rFonts w:hint="eastAsia"/>
        </w:rPr>
        <w:t>第十一条</w:t>
      </w:r>
      <w:r>
        <w:rPr>
          <w:rFonts w:hint="eastAsia"/>
        </w:rPr>
        <w:t xml:space="preserve"> 本办法由公司办公室负责解释</w:t>
      </w:r>
      <w:r w:rsidR="001D0856">
        <w:rPr>
          <w:rFonts w:hint="eastAsia"/>
        </w:rPr>
        <w:t>。</w:t>
      </w:r>
    </w:p>
    <w:p w:rsidR="001D0856" w:rsidRPr="004F697B" w:rsidRDefault="001D0856" w:rsidP="00D21252">
      <w:pPr>
        <w:ind w:firstLine="643"/>
      </w:pPr>
      <w:r w:rsidRPr="00D21252">
        <w:rPr>
          <w:rStyle w:val="Char3"/>
          <w:rFonts w:hint="eastAsia"/>
        </w:rPr>
        <w:t>第</w:t>
      </w:r>
      <w:r w:rsidR="00D21252">
        <w:rPr>
          <w:rStyle w:val="Char3"/>
          <w:rFonts w:hint="eastAsia"/>
        </w:rPr>
        <w:t>十二</w:t>
      </w:r>
      <w:r w:rsidRPr="00D21252">
        <w:rPr>
          <w:rStyle w:val="Char3"/>
          <w:rFonts w:hint="eastAsia"/>
        </w:rPr>
        <w:t xml:space="preserve">条 </w:t>
      </w:r>
      <w:r>
        <w:rPr>
          <w:rFonts w:hint="eastAsia"/>
        </w:rPr>
        <w:t>本办法自印发之日起施行。</w:t>
      </w:r>
    </w:p>
    <w:sectPr w:rsidR="001D0856" w:rsidRPr="004F697B" w:rsidSect="00C3685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6E59" w:rsidRDefault="00D26E59" w:rsidP="00672C4A">
      <w:pPr>
        <w:spacing w:line="240" w:lineRule="auto"/>
        <w:ind w:firstLine="640"/>
      </w:pPr>
      <w:r>
        <w:separator/>
      </w:r>
    </w:p>
  </w:endnote>
  <w:endnote w:type="continuationSeparator" w:id="1">
    <w:p w:rsidR="00D26E59" w:rsidRDefault="00D26E59" w:rsidP="00672C4A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2C4A" w:rsidRDefault="00672C4A" w:rsidP="00672C4A">
    <w:pPr>
      <w:pStyle w:val="a6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2C4A" w:rsidRDefault="00672C4A" w:rsidP="00672C4A">
    <w:pPr>
      <w:pStyle w:val="a6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2C4A" w:rsidRDefault="00672C4A" w:rsidP="00672C4A">
    <w:pPr>
      <w:pStyle w:val="a6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6E59" w:rsidRDefault="00D26E59" w:rsidP="00672C4A">
      <w:pPr>
        <w:spacing w:line="240" w:lineRule="auto"/>
        <w:ind w:firstLine="640"/>
      </w:pPr>
      <w:r>
        <w:separator/>
      </w:r>
    </w:p>
  </w:footnote>
  <w:footnote w:type="continuationSeparator" w:id="1">
    <w:p w:rsidR="00D26E59" w:rsidRDefault="00D26E59" w:rsidP="00672C4A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2C4A" w:rsidRDefault="00672C4A" w:rsidP="00672C4A">
    <w:pPr>
      <w:pStyle w:val="a5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2C4A" w:rsidRPr="00672C4A" w:rsidRDefault="00672C4A" w:rsidP="00672C4A">
    <w:pPr>
      <w:ind w:left="640" w:firstLineChars="0" w:firstLine="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2C4A" w:rsidRDefault="00672C4A" w:rsidP="00672C4A">
    <w:pPr>
      <w:pStyle w:val="a5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D3C9A"/>
    <w:rsid w:val="000070C2"/>
    <w:rsid w:val="00067781"/>
    <w:rsid w:val="000A0693"/>
    <w:rsid w:val="000A3CFD"/>
    <w:rsid w:val="000E2B70"/>
    <w:rsid w:val="000E31D3"/>
    <w:rsid w:val="00156A5B"/>
    <w:rsid w:val="001868AE"/>
    <w:rsid w:val="001C6239"/>
    <w:rsid w:val="001D0856"/>
    <w:rsid w:val="00200634"/>
    <w:rsid w:val="0022299C"/>
    <w:rsid w:val="002258BB"/>
    <w:rsid w:val="00241E83"/>
    <w:rsid w:val="00245103"/>
    <w:rsid w:val="002A747C"/>
    <w:rsid w:val="003216FB"/>
    <w:rsid w:val="0036505F"/>
    <w:rsid w:val="003C1244"/>
    <w:rsid w:val="003E2680"/>
    <w:rsid w:val="00496426"/>
    <w:rsid w:val="004B6232"/>
    <w:rsid w:val="004C7452"/>
    <w:rsid w:val="004F697B"/>
    <w:rsid w:val="00523292"/>
    <w:rsid w:val="00523AE9"/>
    <w:rsid w:val="005637B3"/>
    <w:rsid w:val="00564993"/>
    <w:rsid w:val="005918A6"/>
    <w:rsid w:val="00672C4A"/>
    <w:rsid w:val="006B2631"/>
    <w:rsid w:val="006F3A67"/>
    <w:rsid w:val="007A09DB"/>
    <w:rsid w:val="007B5CB3"/>
    <w:rsid w:val="007D26F0"/>
    <w:rsid w:val="007D3C9A"/>
    <w:rsid w:val="007E169C"/>
    <w:rsid w:val="007E294A"/>
    <w:rsid w:val="008021A0"/>
    <w:rsid w:val="00824689"/>
    <w:rsid w:val="0083574A"/>
    <w:rsid w:val="008622F6"/>
    <w:rsid w:val="008628A8"/>
    <w:rsid w:val="008B01FC"/>
    <w:rsid w:val="008C4BFE"/>
    <w:rsid w:val="00902323"/>
    <w:rsid w:val="00954596"/>
    <w:rsid w:val="00975C96"/>
    <w:rsid w:val="009E667D"/>
    <w:rsid w:val="009F2795"/>
    <w:rsid w:val="00A453A5"/>
    <w:rsid w:val="00AD140D"/>
    <w:rsid w:val="00AE749A"/>
    <w:rsid w:val="00B12BFF"/>
    <w:rsid w:val="00B65959"/>
    <w:rsid w:val="00BA4306"/>
    <w:rsid w:val="00BB2E1E"/>
    <w:rsid w:val="00C36858"/>
    <w:rsid w:val="00CB6D73"/>
    <w:rsid w:val="00CF7886"/>
    <w:rsid w:val="00D00298"/>
    <w:rsid w:val="00D021B7"/>
    <w:rsid w:val="00D0680A"/>
    <w:rsid w:val="00D21252"/>
    <w:rsid w:val="00D26E59"/>
    <w:rsid w:val="00D40D88"/>
    <w:rsid w:val="00D871B9"/>
    <w:rsid w:val="00D960BA"/>
    <w:rsid w:val="00D972FC"/>
    <w:rsid w:val="00DA139F"/>
    <w:rsid w:val="00DA436D"/>
    <w:rsid w:val="00DB4F24"/>
    <w:rsid w:val="00DC2001"/>
    <w:rsid w:val="00DF654B"/>
    <w:rsid w:val="00DF7CFD"/>
    <w:rsid w:val="00E04669"/>
    <w:rsid w:val="00E1620A"/>
    <w:rsid w:val="00E60883"/>
    <w:rsid w:val="00EA6CE7"/>
    <w:rsid w:val="00EE4CA8"/>
    <w:rsid w:val="00EF32CE"/>
    <w:rsid w:val="00F16C85"/>
    <w:rsid w:val="00F4550D"/>
    <w:rsid w:val="00F4751D"/>
    <w:rsid w:val="00F90085"/>
    <w:rsid w:val="00FA6B33"/>
    <w:rsid w:val="00FB29B8"/>
    <w:rsid w:val="00FE28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BFF"/>
    <w:pPr>
      <w:widowControl w:val="0"/>
      <w:spacing w:line="560" w:lineRule="exact"/>
      <w:ind w:firstLineChars="200" w:firstLine="200"/>
      <w:jc w:val="both"/>
    </w:pPr>
    <w:rPr>
      <w:rFonts w:ascii="仿宋_GB2312" w:eastAsia="仿宋_GB2312"/>
      <w:sz w:val="32"/>
      <w:szCs w:val="32"/>
    </w:rPr>
  </w:style>
  <w:style w:type="paragraph" w:styleId="1">
    <w:name w:val="heading 1"/>
    <w:aliases w:val="一级标题"/>
    <w:basedOn w:val="a"/>
    <w:next w:val="a"/>
    <w:link w:val="1Char"/>
    <w:uiPriority w:val="9"/>
    <w:qFormat/>
    <w:rsid w:val="00B12BFF"/>
    <w:pPr>
      <w:keepNext/>
      <w:keepLines/>
      <w:outlineLvl w:val="0"/>
    </w:pPr>
    <w:rPr>
      <w:rFonts w:ascii="黑体" w:eastAsia="黑体"/>
      <w:bCs/>
      <w:kern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大标题"/>
    <w:basedOn w:val="a"/>
    <w:next w:val="a"/>
    <w:link w:val="Char"/>
    <w:qFormat/>
    <w:rsid w:val="00DA139F"/>
    <w:pPr>
      <w:ind w:firstLineChars="0" w:firstLine="0"/>
      <w:jc w:val="center"/>
      <w:outlineLvl w:val="0"/>
    </w:pPr>
    <w:rPr>
      <w:rFonts w:ascii="宋体" w:eastAsia="宋体" w:hAnsi="宋体"/>
      <w:b/>
      <w:sz w:val="36"/>
      <w:szCs w:val="36"/>
    </w:rPr>
  </w:style>
  <w:style w:type="character" w:customStyle="1" w:styleId="Char">
    <w:name w:val="大标题 Char"/>
    <w:basedOn w:val="a0"/>
    <w:link w:val="a3"/>
    <w:qFormat/>
    <w:rsid w:val="00DA139F"/>
    <w:rPr>
      <w:rFonts w:ascii="宋体" w:eastAsia="宋体" w:hAnsi="宋体"/>
      <w:b/>
      <w:sz w:val="36"/>
      <w:szCs w:val="36"/>
    </w:rPr>
  </w:style>
  <w:style w:type="paragraph" w:customStyle="1" w:styleId="a4">
    <w:name w:val="小标题"/>
    <w:basedOn w:val="a"/>
    <w:next w:val="a"/>
    <w:link w:val="Char0"/>
    <w:qFormat/>
    <w:rsid w:val="00DA139F"/>
    <w:pPr>
      <w:ind w:firstLineChars="0" w:firstLine="0"/>
      <w:jc w:val="center"/>
      <w:outlineLvl w:val="0"/>
    </w:pPr>
    <w:rPr>
      <w:rFonts w:ascii="楷体_GB2312" w:eastAsia="楷体_GB2312"/>
      <w:b/>
    </w:rPr>
  </w:style>
  <w:style w:type="character" w:customStyle="1" w:styleId="Char0">
    <w:name w:val="小标题 Char"/>
    <w:basedOn w:val="a0"/>
    <w:link w:val="a4"/>
    <w:qFormat/>
    <w:rsid w:val="00DA139F"/>
    <w:rPr>
      <w:rFonts w:ascii="楷体_GB2312" w:eastAsia="楷体_GB2312"/>
      <w:b/>
      <w:sz w:val="32"/>
      <w:szCs w:val="32"/>
    </w:rPr>
  </w:style>
  <w:style w:type="paragraph" w:styleId="a5">
    <w:name w:val="header"/>
    <w:basedOn w:val="a"/>
    <w:link w:val="Char1"/>
    <w:uiPriority w:val="99"/>
    <w:unhideWhenUsed/>
    <w:rsid w:val="00B12B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sid w:val="00B12BFF"/>
    <w:rPr>
      <w:rFonts w:ascii="仿宋_GB2312" w:eastAsia="仿宋_GB2312"/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B12BFF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sid w:val="00B12BFF"/>
    <w:rPr>
      <w:rFonts w:ascii="仿宋_GB2312" w:eastAsia="仿宋_GB2312"/>
      <w:sz w:val="18"/>
      <w:szCs w:val="18"/>
    </w:rPr>
  </w:style>
  <w:style w:type="character" w:customStyle="1" w:styleId="1Char">
    <w:name w:val="标题 1 Char"/>
    <w:aliases w:val="一级标题 Char"/>
    <w:basedOn w:val="a0"/>
    <w:link w:val="1"/>
    <w:uiPriority w:val="9"/>
    <w:qFormat/>
    <w:rsid w:val="00B12BFF"/>
    <w:rPr>
      <w:rFonts w:ascii="黑体" w:eastAsia="黑体"/>
      <w:bCs/>
      <w:kern w:val="44"/>
      <w:sz w:val="32"/>
      <w:szCs w:val="44"/>
    </w:rPr>
  </w:style>
  <w:style w:type="paragraph" w:styleId="a7">
    <w:name w:val="Title"/>
    <w:aliases w:val="二级标题"/>
    <w:basedOn w:val="a"/>
    <w:next w:val="a"/>
    <w:link w:val="Char3"/>
    <w:uiPriority w:val="10"/>
    <w:qFormat/>
    <w:rsid w:val="00523292"/>
    <w:pPr>
      <w:outlineLvl w:val="1"/>
    </w:pPr>
    <w:rPr>
      <w:rFonts w:ascii="楷体_GB2312" w:eastAsia="楷体_GB2312" w:hAnsiTheme="majorHAnsi" w:cstheme="majorBidi"/>
      <w:b/>
      <w:bCs/>
    </w:rPr>
  </w:style>
  <w:style w:type="character" w:customStyle="1" w:styleId="Char3">
    <w:name w:val="标题 Char"/>
    <w:aliases w:val="二级标题 Char"/>
    <w:basedOn w:val="a0"/>
    <w:link w:val="a7"/>
    <w:uiPriority w:val="10"/>
    <w:qFormat/>
    <w:rsid w:val="00523292"/>
    <w:rPr>
      <w:rFonts w:ascii="楷体_GB2312" w:eastAsia="楷体_GB2312" w:hAnsiTheme="majorHAnsi" w:cstheme="majorBidi"/>
      <w:b/>
      <w:bCs/>
      <w:sz w:val="32"/>
      <w:szCs w:val="32"/>
    </w:rPr>
  </w:style>
  <w:style w:type="paragraph" w:styleId="a8">
    <w:name w:val="Subtitle"/>
    <w:aliases w:val="三级标题"/>
    <w:basedOn w:val="a"/>
    <w:next w:val="a"/>
    <w:link w:val="Char4"/>
    <w:uiPriority w:val="11"/>
    <w:qFormat/>
    <w:rsid w:val="00DA139F"/>
    <w:pPr>
      <w:outlineLvl w:val="2"/>
    </w:pPr>
    <w:rPr>
      <w:rFonts w:hAnsiTheme="majorHAnsi" w:cstheme="majorBidi"/>
      <w:b/>
      <w:bCs/>
      <w:kern w:val="28"/>
    </w:rPr>
  </w:style>
  <w:style w:type="character" w:customStyle="1" w:styleId="Char4">
    <w:name w:val="副标题 Char"/>
    <w:aliases w:val="三级标题 Char"/>
    <w:basedOn w:val="a0"/>
    <w:link w:val="a8"/>
    <w:uiPriority w:val="11"/>
    <w:qFormat/>
    <w:rsid w:val="00DA139F"/>
    <w:rPr>
      <w:rFonts w:ascii="仿宋_GB2312" w:eastAsia="仿宋_GB2312" w:hAnsiTheme="majorHAnsi" w:cstheme="majorBidi"/>
      <w:b/>
      <w:bCs/>
      <w:kern w:val="28"/>
      <w:sz w:val="32"/>
      <w:szCs w:val="32"/>
    </w:rPr>
  </w:style>
  <w:style w:type="character" w:styleId="a9">
    <w:name w:val="Subtle Emphasis"/>
    <w:basedOn w:val="a0"/>
    <w:uiPriority w:val="19"/>
    <w:rsid w:val="00672C4A"/>
    <w:rPr>
      <w:i/>
      <w:iCs/>
      <w:color w:val="808080" w:themeColor="text1" w:themeTint="7F"/>
    </w:rPr>
  </w:style>
  <w:style w:type="paragraph" w:customStyle="1" w:styleId="aa">
    <w:name w:val="数字格式"/>
    <w:basedOn w:val="a"/>
    <w:next w:val="a"/>
    <w:link w:val="Char5"/>
    <w:qFormat/>
    <w:rsid w:val="00B12BFF"/>
    <w:rPr>
      <w:rFonts w:ascii="黑体" w:eastAsia="黑体" w:hAnsi="黑体"/>
    </w:rPr>
  </w:style>
  <w:style w:type="paragraph" w:customStyle="1" w:styleId="ab">
    <w:name w:val="正文顶格"/>
    <w:basedOn w:val="a"/>
    <w:next w:val="a"/>
    <w:link w:val="Char6"/>
    <w:qFormat/>
    <w:rsid w:val="00B12BFF"/>
    <w:pPr>
      <w:ind w:firstLineChars="0" w:firstLine="0"/>
    </w:pPr>
  </w:style>
  <w:style w:type="character" w:customStyle="1" w:styleId="Char5">
    <w:name w:val="数字格式 Char"/>
    <w:basedOn w:val="a0"/>
    <w:link w:val="aa"/>
    <w:qFormat/>
    <w:rsid w:val="00B12BFF"/>
    <w:rPr>
      <w:rFonts w:ascii="黑体" w:eastAsia="黑体" w:hAnsi="黑体"/>
      <w:sz w:val="32"/>
      <w:szCs w:val="32"/>
    </w:rPr>
  </w:style>
  <w:style w:type="paragraph" w:customStyle="1" w:styleId="ac">
    <w:name w:val="议题附件"/>
    <w:basedOn w:val="a"/>
    <w:next w:val="a"/>
    <w:link w:val="Char7"/>
    <w:qFormat/>
    <w:rsid w:val="00DA139F"/>
    <w:pPr>
      <w:ind w:firstLineChars="0" w:firstLine="0"/>
      <w:outlineLvl w:val="0"/>
    </w:pPr>
    <w:rPr>
      <w:rFonts w:ascii="黑体" w:eastAsia="黑体" w:hAnsi="黑体"/>
    </w:rPr>
  </w:style>
  <w:style w:type="character" w:customStyle="1" w:styleId="Char6">
    <w:name w:val="正文顶格 Char"/>
    <w:basedOn w:val="a0"/>
    <w:link w:val="ab"/>
    <w:qFormat/>
    <w:rsid w:val="00B12BFF"/>
    <w:rPr>
      <w:rFonts w:ascii="仿宋_GB2312" w:eastAsia="仿宋_GB2312"/>
      <w:sz w:val="32"/>
      <w:szCs w:val="32"/>
    </w:rPr>
  </w:style>
  <w:style w:type="paragraph" w:customStyle="1" w:styleId="ad">
    <w:name w:val="落款"/>
    <w:basedOn w:val="a"/>
    <w:next w:val="a"/>
    <w:link w:val="Char8"/>
    <w:qFormat/>
    <w:rsid w:val="00B12BFF"/>
    <w:pPr>
      <w:ind w:firstLineChars="1400" w:firstLine="1400"/>
    </w:pPr>
  </w:style>
  <w:style w:type="character" w:customStyle="1" w:styleId="Char7">
    <w:name w:val="议题附件 Char"/>
    <w:basedOn w:val="a0"/>
    <w:link w:val="ac"/>
    <w:qFormat/>
    <w:rsid w:val="00DA139F"/>
    <w:rPr>
      <w:rFonts w:ascii="黑体" w:eastAsia="黑体" w:hAnsi="黑体"/>
      <w:sz w:val="32"/>
      <w:szCs w:val="32"/>
    </w:rPr>
  </w:style>
  <w:style w:type="character" w:customStyle="1" w:styleId="Char8">
    <w:name w:val="落款 Char"/>
    <w:basedOn w:val="a0"/>
    <w:link w:val="ad"/>
    <w:qFormat/>
    <w:rsid w:val="00B12BFF"/>
    <w:rPr>
      <w:rFonts w:ascii="仿宋_GB2312" w:eastAsia="仿宋_GB2312"/>
      <w:sz w:val="32"/>
      <w:szCs w:val="32"/>
    </w:rPr>
  </w:style>
  <w:style w:type="paragraph" w:styleId="ae">
    <w:name w:val="Balloon Text"/>
    <w:basedOn w:val="a"/>
    <w:link w:val="Char9"/>
    <w:uiPriority w:val="99"/>
    <w:unhideWhenUsed/>
    <w:rsid w:val="00B12BFF"/>
    <w:pPr>
      <w:spacing w:line="240" w:lineRule="auto"/>
    </w:pPr>
    <w:rPr>
      <w:sz w:val="18"/>
      <w:szCs w:val="18"/>
    </w:rPr>
  </w:style>
  <w:style w:type="character" w:customStyle="1" w:styleId="Char9">
    <w:name w:val="批注框文本 Char"/>
    <w:basedOn w:val="a0"/>
    <w:link w:val="ae"/>
    <w:uiPriority w:val="99"/>
    <w:qFormat/>
    <w:rsid w:val="00B12BFF"/>
    <w:rPr>
      <w:rFonts w:ascii="仿宋_GB2312" w:eastAsia="仿宋_GB2312"/>
      <w:sz w:val="18"/>
      <w:szCs w:val="18"/>
    </w:rPr>
  </w:style>
  <w:style w:type="character" w:customStyle="1" w:styleId="10">
    <w:name w:val="不明显强调1"/>
    <w:basedOn w:val="a0"/>
    <w:uiPriority w:val="19"/>
    <w:rsid w:val="00B12BFF"/>
    <w:rPr>
      <w:i/>
      <w:iCs/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Desktop\&#20844;&#25991;&#27169;&#26495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公文模板</Template>
  <TotalTime>353</TotalTime>
  <Pages>4</Pages>
  <Words>193</Words>
  <Characters>1105</Characters>
  <Application>Microsoft Office Word</Application>
  <DocSecurity>0</DocSecurity>
  <Lines>9</Lines>
  <Paragraphs>2</Paragraphs>
  <ScaleCrop>false</ScaleCrop>
  <Company/>
  <LinksUpToDate>false</LinksUpToDate>
  <CharactersWithSpaces>1296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周静</dc:creator>
  <cp:lastModifiedBy>周静</cp:lastModifiedBy>
  <cp:revision>6</cp:revision>
  <dcterms:created xsi:type="dcterms:W3CDTF">2022-06-24T00:35:00Z</dcterms:created>
  <dcterms:modified xsi:type="dcterms:W3CDTF">2022-06-27T02:32:00Z</dcterms:modified>
</cp:coreProperties>
</file>